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6E72AE76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EE4C89">
        <w:rPr>
          <w:b/>
          <w:noProof/>
          <w:sz w:val="24"/>
        </w:rPr>
        <w:t>9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EE4C89">
        <w:rPr>
          <w:b/>
          <w:i/>
          <w:noProof/>
          <w:sz w:val="28"/>
        </w:rPr>
        <w:t>3813</w:t>
      </w:r>
    </w:p>
    <w:p w14:paraId="4F58A4D1" w14:textId="5F80D43E" w:rsidR="00EE33A2" w:rsidRPr="004D5060" w:rsidRDefault="00EE4C89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Berlin, Germany</w:t>
      </w:r>
      <w:r w:rsidR="001D2689" w:rsidRPr="00B5356F">
        <w:rPr>
          <w:b/>
          <w:noProof/>
          <w:sz w:val="24"/>
        </w:rPr>
        <w:t xml:space="preserve">, </w:t>
      </w:r>
      <w:r w:rsidR="00D4560F">
        <w:rPr>
          <w:b/>
          <w:noProof/>
          <w:sz w:val="24"/>
        </w:rPr>
        <w:t>22-26 May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D4560F">
        <w:rPr>
          <w:b/>
          <w:noProof/>
          <w:sz w:val="24"/>
        </w:rPr>
        <w:tab/>
      </w:r>
      <w:r w:rsidR="00D4560F">
        <w:rPr>
          <w:b/>
          <w:noProof/>
          <w:sz w:val="24"/>
        </w:rPr>
        <w:tab/>
      </w:r>
      <w:r w:rsidR="00D4560F">
        <w:rPr>
          <w:b/>
          <w:noProof/>
          <w:sz w:val="24"/>
        </w:rPr>
        <w:tab/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>
        <w:rPr>
          <w:bCs/>
          <w:i/>
          <w:iCs/>
          <w:noProof/>
          <w:sz w:val="18"/>
          <w:szCs w:val="18"/>
        </w:rPr>
        <w:t>32013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E6DAE9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>WG 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>This document is provided for information to find any gaps in provided SS types for agreed stage 2 definitions</w:t>
      </w:r>
    </w:p>
    <w:p w14:paraId="6AD4D20A" w14:textId="1C14F232" w:rsidR="00EE44EC" w:rsidRDefault="00BD55FD" w:rsidP="00C17452">
      <w:r w:rsidRPr="00753784">
        <w:rPr>
          <w:b/>
          <w:bCs/>
        </w:rPr>
        <w:t>Note: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 xml:space="preserve">Cat-B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  <w:r w:rsidR="00571C08" w:rsidRPr="00AB037D">
        <w:rPr>
          <w:b/>
          <w:bCs/>
          <w:u w:val="single"/>
        </w:rPr>
        <w:t>Cat. C CRs don’t need to be checked</w:t>
      </w:r>
      <w:r w:rsidR="00571C08">
        <w:rPr>
          <w:u w:val="single"/>
        </w:rPr>
        <w:t xml:space="preserve"> as they only modify existing solutions and don’t create any new gaps</w:t>
      </w:r>
      <w:r w:rsidR="00F81861">
        <w:rPr>
          <w:u w:val="single"/>
        </w:rPr>
        <w:t xml:space="preserve">. </w:t>
      </w:r>
      <w:r w:rsidR="00F81861" w:rsidRPr="00753784">
        <w:rPr>
          <w:b/>
          <w:bCs/>
          <w:highlight w:val="yellow"/>
          <w:u w:val="single"/>
        </w:rPr>
        <w:t>DraftCRs (or input to DraftCRs) don’t need to be checked either</w:t>
      </w:r>
      <w:r w:rsidR="00F81861">
        <w:rPr>
          <w:u w:val="single"/>
        </w:rPr>
        <w:t>,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r w:rsidR="000F3211">
        <w:t>gaps</w:t>
      </w:r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lastRenderedPageBreak/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>List of agreed/approved tdocs NOT creating a gap</w:t>
      </w:r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gap</w:t>
      </w:r>
    </w:p>
    <w:p w14:paraId="2DB7A1A8" w14:textId="15B9B958" w:rsidR="004B089A" w:rsidRPr="009C1431" w:rsidRDefault="004B089A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4BC98D3A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8C6675" w:rsidP="00D115A2">
            <w:pPr>
              <w:rPr>
                <w:lang w:val="en-US"/>
              </w:rPr>
            </w:pPr>
            <w:hyperlink r:id="rId7" w:history="1">
              <w:r w:rsidRPr="00753784">
                <w:rPr>
                  <w:lang w:val="en-US"/>
                </w:rPr>
                <w:t>S5-233911</w:t>
              </w:r>
            </w:hyperlink>
            <w:r w:rsidRPr="00753784">
              <w:rPr>
                <w:lang w:val="en-US"/>
              </w:rPr>
              <w:t xml:space="preserve"> Rel-18 CR TS 28.312 Add missing </w:t>
            </w:r>
            <w:proofErr w:type="spellStart"/>
            <w:r w:rsidRPr="00753784">
              <w:rPr>
                <w:lang w:val="en-US"/>
              </w:rPr>
              <w:t>yaml</w:t>
            </w:r>
            <w:proofErr w:type="spellEnd"/>
            <w:r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</w:tbl>
    <w:p w14:paraId="0E3BBF7E" w14:textId="77777777" w:rsidR="00693903" w:rsidRPr="00753784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1D1BAC44" w14:textId="77777777" w:rsidR="00724D79" w:rsidRDefault="00724D79" w:rsidP="00724D79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C90031" w14:paraId="16BC6ABA" w14:textId="77777777" w:rsidTr="00234AE9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CC5362" w14:paraId="2CB60439" w14:textId="77777777" w:rsidTr="00234AE9">
        <w:tc>
          <w:tcPr>
            <w:tcW w:w="1412" w:type="dxa"/>
          </w:tcPr>
          <w:p w14:paraId="555713C5" w14:textId="066CC057" w:rsidR="00CC5362" w:rsidRDefault="00CC5362" w:rsidP="00CC5362">
            <w:r w:rsidRPr="005E54DC">
              <w:t>SA5#145e</w:t>
            </w:r>
          </w:p>
        </w:tc>
        <w:tc>
          <w:tcPr>
            <w:tcW w:w="3957" w:type="dxa"/>
          </w:tcPr>
          <w:p w14:paraId="089E613C" w14:textId="1FAD6507" w:rsidR="00CC5362" w:rsidRDefault="00CC5362" w:rsidP="00CC5362">
            <w:r w:rsidRPr="007C496A">
              <w:t xml:space="preserve">S5-225504 CR Rel18 28622 adding </w:t>
            </w:r>
            <w:proofErr w:type="spellStart"/>
            <w:r w:rsidRPr="007C496A">
              <w:t>QMCJob</w:t>
            </w:r>
            <w:proofErr w:type="spellEnd"/>
          </w:p>
        </w:tc>
        <w:tc>
          <w:tcPr>
            <w:tcW w:w="872" w:type="dxa"/>
          </w:tcPr>
          <w:p w14:paraId="3F04E728" w14:textId="5B4E5537" w:rsidR="00CC5362" w:rsidRDefault="00CC5362" w:rsidP="00CC5362">
            <w:r>
              <w:t>YAML</w:t>
            </w:r>
          </w:p>
        </w:tc>
        <w:tc>
          <w:tcPr>
            <w:tcW w:w="3388" w:type="dxa"/>
          </w:tcPr>
          <w:p w14:paraId="3A24B163" w14:textId="302A1433" w:rsidR="00CC5362" w:rsidRDefault="00CC5362" w:rsidP="00CC5362">
            <w:r>
              <w:t xml:space="preserve">IOC </w:t>
            </w:r>
            <w:proofErr w:type="spellStart"/>
            <w:r>
              <w:t>QMCJob</w:t>
            </w:r>
            <w:proofErr w:type="spellEnd"/>
            <w:r>
              <w:t xml:space="preserve"> – YANG SS in </w:t>
            </w:r>
            <w:hyperlink r:id="rId8" w:history="1">
              <w:r w:rsidRPr="008A22BA">
                <w:t>S5-225</w:t>
              </w:r>
            </w:hyperlink>
            <w:r w:rsidR="003654D7">
              <w:t>848</w:t>
            </w:r>
            <w:r w:rsidRPr="008A22BA">
              <w:t xml:space="preserve"> but YAML SS missing</w:t>
            </w:r>
          </w:p>
        </w:tc>
      </w:tr>
      <w:tr w:rsidR="008A608C" w14:paraId="5CB444F7" w14:textId="77777777" w:rsidTr="00BB6511">
        <w:tc>
          <w:tcPr>
            <w:tcW w:w="1412" w:type="dxa"/>
          </w:tcPr>
          <w:p w14:paraId="20FF3947" w14:textId="00218427" w:rsidR="008A608C" w:rsidRPr="005E54DC" w:rsidRDefault="008A608C" w:rsidP="008A608C">
            <w:r w:rsidRPr="005E54DC">
              <w:t>SA5#14</w:t>
            </w:r>
            <w:r>
              <w:t>6</w:t>
            </w:r>
          </w:p>
        </w:tc>
        <w:tc>
          <w:tcPr>
            <w:tcW w:w="3957" w:type="dxa"/>
          </w:tcPr>
          <w:p w14:paraId="7A452B5C" w14:textId="121995D2" w:rsidR="008A608C" w:rsidRPr="008A608C" w:rsidRDefault="00753784" w:rsidP="008A608C">
            <w:hyperlink r:id="rId9" w:history="1">
              <w:r w:rsidR="00665C0A" w:rsidRPr="00234AE9">
                <w:rPr>
                  <w:b/>
                  <w:bCs/>
                </w:rPr>
                <w:t>S5-226617</w:t>
              </w:r>
            </w:hyperlink>
            <w:r w:rsidR="00665C0A" w:rsidRPr="00234AE9">
              <w:rPr>
                <w:b/>
                <w:bCs/>
              </w:rPr>
              <w:t xml:space="preserve"> / </w:t>
            </w:r>
            <w:r w:rsidR="0023535D" w:rsidRPr="00234AE9">
              <w:rPr>
                <w:b/>
                <w:bCs/>
              </w:rPr>
              <w:t xml:space="preserve">S5-226568 </w:t>
            </w:r>
            <w:r w:rsidR="00C66ECA" w:rsidRPr="00234AE9">
              <w:rPr>
                <w:b/>
                <w:bCs/>
              </w:rPr>
              <w:t xml:space="preserve">R18 CR </w:t>
            </w:r>
            <w:r w:rsidR="00665C0A" w:rsidRPr="00234AE9">
              <w:rPr>
                <w:b/>
                <w:bCs/>
              </w:rPr>
              <w:t xml:space="preserve">28622 / </w:t>
            </w:r>
            <w:r w:rsidR="00C66ECA" w:rsidRPr="00234AE9">
              <w:rPr>
                <w:b/>
                <w:bCs/>
              </w:rPr>
              <w:t>28623</w:t>
            </w:r>
            <w:r w:rsidR="00C66ECA" w:rsidRPr="00234AE9">
              <w:t xml:space="preserve"> Definition of parameters MDT Alignment Information and Available RAN Visible QoE Metrics</w:t>
            </w:r>
          </w:p>
        </w:tc>
        <w:tc>
          <w:tcPr>
            <w:tcW w:w="872" w:type="dxa"/>
          </w:tcPr>
          <w:p w14:paraId="4A9D6F11" w14:textId="094C08D4" w:rsidR="008A608C" w:rsidRDefault="00C66ECA" w:rsidP="008A608C">
            <w:r>
              <w:t>YAML</w:t>
            </w:r>
          </w:p>
        </w:tc>
        <w:tc>
          <w:tcPr>
            <w:tcW w:w="3388" w:type="dxa"/>
          </w:tcPr>
          <w:p w14:paraId="14BAC8C1" w14:textId="4EEAE990" w:rsidR="008A608C" w:rsidRPr="008A608C" w:rsidRDefault="00A66376" w:rsidP="008A608C">
            <w:r>
              <w:t>Addition of parameters MDT Alignment Information and Available RAN Visible QoE Metrics</w:t>
            </w: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7AFBFDD8" w14:textId="4C35756D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0CD6E128" w:rsidR="00554378" w:rsidRDefault="00554378" w:rsidP="00C90031">
      <w:pPr>
        <w:rPr>
          <w:rFonts w:ascii="Arial" w:eastAsiaTheme="minorHAnsi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944"/>
        <w:gridCol w:w="12"/>
        <w:gridCol w:w="862"/>
        <w:gridCol w:w="10"/>
        <w:gridCol w:w="3388"/>
      </w:tblGrid>
      <w:tr w:rsidR="00733C6B" w14:paraId="3B32E48D" w14:textId="77777777" w:rsidTr="00234AE9">
        <w:tc>
          <w:tcPr>
            <w:tcW w:w="1413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44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4" w:type="dxa"/>
            <w:gridSpan w:val="2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98" w:type="dxa"/>
            <w:gridSpan w:val="2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234AE9">
        <w:tc>
          <w:tcPr>
            <w:tcW w:w="1413" w:type="dxa"/>
          </w:tcPr>
          <w:p w14:paraId="26DCECAF" w14:textId="1ADB2147" w:rsidR="00733C6B" w:rsidRPr="00E77F98" w:rsidRDefault="00733C6B" w:rsidP="00733C6B">
            <w:r w:rsidRPr="00E77F98">
              <w:t>SA5#145e</w:t>
            </w:r>
          </w:p>
        </w:tc>
        <w:tc>
          <w:tcPr>
            <w:tcW w:w="3944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874" w:type="dxa"/>
            <w:gridSpan w:val="2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234AE9">
        <w:tc>
          <w:tcPr>
            <w:tcW w:w="1413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944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874" w:type="dxa"/>
            <w:gridSpan w:val="2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234AE9">
        <w:tc>
          <w:tcPr>
            <w:tcW w:w="1413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874" w:type="dxa"/>
            <w:gridSpan w:val="2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234AE9">
        <w:tc>
          <w:tcPr>
            <w:tcW w:w="1413" w:type="dxa"/>
          </w:tcPr>
          <w:p w14:paraId="5C8BCB4F" w14:textId="514872B8" w:rsidR="00AB7103" w:rsidRPr="00E77F98" w:rsidRDefault="00AB7103" w:rsidP="00AB7103">
            <w:r w:rsidRPr="00E77F98">
              <w:lastRenderedPageBreak/>
              <w:t>SA5#145e</w:t>
            </w:r>
          </w:p>
        </w:tc>
        <w:tc>
          <w:tcPr>
            <w:tcW w:w="3944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874" w:type="dxa"/>
            <w:gridSpan w:val="2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234AE9">
        <w:tc>
          <w:tcPr>
            <w:tcW w:w="1413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874" w:type="dxa"/>
            <w:gridSpan w:val="2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234AE9">
        <w:tc>
          <w:tcPr>
            <w:tcW w:w="1413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944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874" w:type="dxa"/>
            <w:gridSpan w:val="2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234AE9">
        <w:tc>
          <w:tcPr>
            <w:tcW w:w="1413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874" w:type="dxa"/>
            <w:gridSpan w:val="2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398" w:type="dxa"/>
            <w:gridSpan w:val="2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234AE9">
        <w:tc>
          <w:tcPr>
            <w:tcW w:w="1413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944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874" w:type="dxa"/>
            <w:gridSpan w:val="2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398" w:type="dxa"/>
            <w:gridSpan w:val="2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234AE9">
        <w:tc>
          <w:tcPr>
            <w:tcW w:w="1413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5420D5B8" w14:textId="77777777" w:rsidR="0048490A" w:rsidRPr="007C496A" w:rsidRDefault="00753784" w:rsidP="009F217D">
            <w:hyperlink r:id="rId10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872" w:type="dxa"/>
            <w:gridSpan w:val="2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234AE9">
        <w:tc>
          <w:tcPr>
            <w:tcW w:w="1413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872" w:type="dxa"/>
            <w:gridSpan w:val="2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234AE9">
        <w:tc>
          <w:tcPr>
            <w:tcW w:w="1413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872" w:type="dxa"/>
            <w:gridSpan w:val="2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234AE9">
        <w:tc>
          <w:tcPr>
            <w:tcW w:w="1413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872" w:type="dxa"/>
            <w:gridSpan w:val="2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234AE9">
        <w:tc>
          <w:tcPr>
            <w:tcW w:w="1413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872" w:type="dxa"/>
            <w:gridSpan w:val="2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234AE9">
        <w:tc>
          <w:tcPr>
            <w:tcW w:w="1413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872" w:type="dxa"/>
            <w:gridSpan w:val="2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234AE9">
        <w:tc>
          <w:tcPr>
            <w:tcW w:w="1413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872" w:type="dxa"/>
            <w:gridSpan w:val="2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234AE9">
        <w:tc>
          <w:tcPr>
            <w:tcW w:w="1413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956" w:type="dxa"/>
            <w:gridSpan w:val="2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872" w:type="dxa"/>
            <w:gridSpan w:val="2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388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234AE9">
        <w:tc>
          <w:tcPr>
            <w:tcW w:w="1413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872" w:type="dxa"/>
            <w:gridSpan w:val="2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388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234AE9">
        <w:tc>
          <w:tcPr>
            <w:tcW w:w="1413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872" w:type="dxa"/>
            <w:gridSpan w:val="2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234AE9">
        <w:tc>
          <w:tcPr>
            <w:tcW w:w="1413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872" w:type="dxa"/>
            <w:gridSpan w:val="2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234AE9">
        <w:tc>
          <w:tcPr>
            <w:tcW w:w="1413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872" w:type="dxa"/>
            <w:gridSpan w:val="2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234AE9">
        <w:tc>
          <w:tcPr>
            <w:tcW w:w="1413" w:type="dxa"/>
          </w:tcPr>
          <w:p w14:paraId="2A948599" w14:textId="42EC5129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872" w:type="dxa"/>
            <w:gridSpan w:val="2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388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234AE9">
        <w:tc>
          <w:tcPr>
            <w:tcW w:w="1413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956" w:type="dxa"/>
            <w:gridSpan w:val="2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872" w:type="dxa"/>
            <w:gridSpan w:val="2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388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234AE9">
        <w:tc>
          <w:tcPr>
            <w:tcW w:w="1413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956" w:type="dxa"/>
            <w:gridSpan w:val="2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872" w:type="dxa"/>
            <w:gridSpan w:val="2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388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lastRenderedPageBreak/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gap</w:t>
      </w:r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753784" w:rsidP="008C2B4D">
            <w:pPr>
              <w:keepNext/>
            </w:pPr>
            <w:hyperlink r:id="rId11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753784" w:rsidP="00731EA1">
            <w:pPr>
              <w:keepNext/>
            </w:pPr>
            <w:hyperlink r:id="rId12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3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4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753784" w:rsidP="003B5A6A">
            <w:pPr>
              <w:keepNext/>
            </w:pPr>
            <w:hyperlink r:id="rId15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753784" w:rsidP="003B5A6A">
            <w:pPr>
              <w:keepNext/>
            </w:pPr>
            <w:hyperlink r:id="rId16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0" w:name="_Hlk112231701"/>
            <w:r w:rsidRPr="00761011">
              <w:t>S5-225845 Rel-18 CR 28.538 add a use case for EAS discovery failure measurement</w:t>
            </w:r>
            <w:bookmarkEnd w:id="0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753784">
              <w:fldChar w:fldCharType="begin"/>
            </w:r>
            <w:r w:rsidR="00753784">
              <w:instrText xml:space="preserve"> DOCPROPERTY  CrTitle  \* MERGEFORMAT </w:instrText>
            </w:r>
            <w:r w:rsidR="00753784">
              <w:fldChar w:fldCharType="separate"/>
            </w:r>
            <w:r w:rsidR="00753784">
              <w:fldChar w:fldCharType="begin"/>
            </w:r>
            <w:r w:rsidR="00753784">
              <w:instrText xml:space="preserve"> DOCPROPERTY  CrTitle  \* MERGEFORMAT </w:instrText>
            </w:r>
            <w:r w:rsidR="00753784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753784">
              <w:fldChar w:fldCharType="end"/>
            </w:r>
            <w:r w:rsidR="00753784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gap</w:t>
      </w:r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4"/>
  </w:num>
  <w:num w:numId="4" w16cid:durableId="885986646">
    <w:abstractNumId w:val="17"/>
  </w:num>
  <w:num w:numId="5" w16cid:durableId="220674338">
    <w:abstractNumId w:val="16"/>
  </w:num>
  <w:num w:numId="6" w16cid:durableId="1741097858">
    <w:abstractNumId w:val="11"/>
  </w:num>
  <w:num w:numId="7" w16cid:durableId="1628316501">
    <w:abstractNumId w:val="12"/>
  </w:num>
  <w:num w:numId="8" w16cid:durableId="128675442">
    <w:abstractNumId w:val="21"/>
  </w:num>
  <w:num w:numId="9" w16cid:durableId="1481655893">
    <w:abstractNumId w:val="19"/>
  </w:num>
  <w:num w:numId="10" w16cid:durableId="148329207">
    <w:abstractNumId w:val="20"/>
  </w:num>
  <w:num w:numId="11" w16cid:durableId="724138545">
    <w:abstractNumId w:val="15"/>
  </w:num>
  <w:num w:numId="12" w16cid:durableId="1540781345">
    <w:abstractNumId w:val="18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3"/>
  </w:num>
  <w:num w:numId="24" w16cid:durableId="5642193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B79"/>
    <w:rsid w:val="00035438"/>
    <w:rsid w:val="00044827"/>
    <w:rsid w:val="00046389"/>
    <w:rsid w:val="00050E21"/>
    <w:rsid w:val="00053C82"/>
    <w:rsid w:val="0005577A"/>
    <w:rsid w:val="00055A9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4660"/>
    <w:rsid w:val="000B21B3"/>
    <w:rsid w:val="000B5802"/>
    <w:rsid w:val="000B6B2D"/>
    <w:rsid w:val="000C3713"/>
    <w:rsid w:val="000D1B5B"/>
    <w:rsid w:val="000D2A16"/>
    <w:rsid w:val="000F16F9"/>
    <w:rsid w:val="000F3211"/>
    <w:rsid w:val="0010401F"/>
    <w:rsid w:val="00112FC3"/>
    <w:rsid w:val="0011528E"/>
    <w:rsid w:val="001172B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1652"/>
    <w:rsid w:val="001B3BBC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4DE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5138"/>
    <w:rsid w:val="002C160C"/>
    <w:rsid w:val="002C3EAF"/>
    <w:rsid w:val="002C5C8E"/>
    <w:rsid w:val="002C7F38"/>
    <w:rsid w:val="002E0882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601B"/>
    <w:rsid w:val="00357954"/>
    <w:rsid w:val="00357B37"/>
    <w:rsid w:val="00360506"/>
    <w:rsid w:val="003654D7"/>
    <w:rsid w:val="00371032"/>
    <w:rsid w:val="00371B44"/>
    <w:rsid w:val="0037377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C83"/>
    <w:rsid w:val="003D621F"/>
    <w:rsid w:val="003E22E0"/>
    <w:rsid w:val="003E40FA"/>
    <w:rsid w:val="003E64EC"/>
    <w:rsid w:val="003E723F"/>
    <w:rsid w:val="003F52B2"/>
    <w:rsid w:val="00415ACE"/>
    <w:rsid w:val="00416269"/>
    <w:rsid w:val="00416F7F"/>
    <w:rsid w:val="00417FF5"/>
    <w:rsid w:val="00424DB6"/>
    <w:rsid w:val="0042712F"/>
    <w:rsid w:val="0043775B"/>
    <w:rsid w:val="00437E70"/>
    <w:rsid w:val="00440414"/>
    <w:rsid w:val="00452BE7"/>
    <w:rsid w:val="0045419A"/>
    <w:rsid w:val="004558E9"/>
    <w:rsid w:val="0045777E"/>
    <w:rsid w:val="00482DF8"/>
    <w:rsid w:val="0048490A"/>
    <w:rsid w:val="00496EB4"/>
    <w:rsid w:val="004A5E79"/>
    <w:rsid w:val="004A6DD6"/>
    <w:rsid w:val="004B089A"/>
    <w:rsid w:val="004B3753"/>
    <w:rsid w:val="004B4903"/>
    <w:rsid w:val="004B5D2B"/>
    <w:rsid w:val="004C31D2"/>
    <w:rsid w:val="004D2E12"/>
    <w:rsid w:val="004D5060"/>
    <w:rsid w:val="004D55C2"/>
    <w:rsid w:val="004E46B6"/>
    <w:rsid w:val="004E5318"/>
    <w:rsid w:val="004E668A"/>
    <w:rsid w:val="00501A92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54378"/>
    <w:rsid w:val="005664EF"/>
    <w:rsid w:val="00571C08"/>
    <w:rsid w:val="005729C4"/>
    <w:rsid w:val="00582BA5"/>
    <w:rsid w:val="00583983"/>
    <w:rsid w:val="0058407D"/>
    <w:rsid w:val="00584D35"/>
    <w:rsid w:val="0059227B"/>
    <w:rsid w:val="005A1143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600CAE"/>
    <w:rsid w:val="00612FFF"/>
    <w:rsid w:val="00613820"/>
    <w:rsid w:val="006159F4"/>
    <w:rsid w:val="00616C86"/>
    <w:rsid w:val="0062737D"/>
    <w:rsid w:val="006431AF"/>
    <w:rsid w:val="0064339E"/>
    <w:rsid w:val="00652248"/>
    <w:rsid w:val="00657B80"/>
    <w:rsid w:val="00665C0A"/>
    <w:rsid w:val="00675B3C"/>
    <w:rsid w:val="0068049C"/>
    <w:rsid w:val="006902AB"/>
    <w:rsid w:val="0069368C"/>
    <w:rsid w:val="00693903"/>
    <w:rsid w:val="0069495C"/>
    <w:rsid w:val="006950C0"/>
    <w:rsid w:val="006A0189"/>
    <w:rsid w:val="006A3021"/>
    <w:rsid w:val="006C668B"/>
    <w:rsid w:val="006C7B3A"/>
    <w:rsid w:val="006D340A"/>
    <w:rsid w:val="006D372C"/>
    <w:rsid w:val="006D6273"/>
    <w:rsid w:val="006D6731"/>
    <w:rsid w:val="006F37F4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75BF4"/>
    <w:rsid w:val="007836D5"/>
    <w:rsid w:val="00784593"/>
    <w:rsid w:val="00784B94"/>
    <w:rsid w:val="007912B2"/>
    <w:rsid w:val="007A00EF"/>
    <w:rsid w:val="007A6D17"/>
    <w:rsid w:val="007B19EA"/>
    <w:rsid w:val="007C0A2D"/>
    <w:rsid w:val="007C27B0"/>
    <w:rsid w:val="007C3C0B"/>
    <w:rsid w:val="007C496A"/>
    <w:rsid w:val="007C6F96"/>
    <w:rsid w:val="007C7E7F"/>
    <w:rsid w:val="007E07E8"/>
    <w:rsid w:val="007F24EB"/>
    <w:rsid w:val="007F300B"/>
    <w:rsid w:val="007F6506"/>
    <w:rsid w:val="008014C3"/>
    <w:rsid w:val="008240B3"/>
    <w:rsid w:val="00824363"/>
    <w:rsid w:val="00850812"/>
    <w:rsid w:val="00856683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608C"/>
    <w:rsid w:val="008B0248"/>
    <w:rsid w:val="008B571C"/>
    <w:rsid w:val="008C110F"/>
    <w:rsid w:val="008C2B4D"/>
    <w:rsid w:val="008C46D3"/>
    <w:rsid w:val="008C6675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7F4E"/>
    <w:rsid w:val="009514B6"/>
    <w:rsid w:val="009553B3"/>
    <w:rsid w:val="009600D0"/>
    <w:rsid w:val="009607D3"/>
    <w:rsid w:val="009655D4"/>
    <w:rsid w:val="00966D47"/>
    <w:rsid w:val="00967A30"/>
    <w:rsid w:val="00975529"/>
    <w:rsid w:val="00977D95"/>
    <w:rsid w:val="0099123B"/>
    <w:rsid w:val="00992312"/>
    <w:rsid w:val="009A3E7C"/>
    <w:rsid w:val="009A6DF8"/>
    <w:rsid w:val="009B1821"/>
    <w:rsid w:val="009C0DED"/>
    <w:rsid w:val="009C1431"/>
    <w:rsid w:val="009C4714"/>
    <w:rsid w:val="009C74D0"/>
    <w:rsid w:val="009D0E65"/>
    <w:rsid w:val="009E5125"/>
    <w:rsid w:val="009F34C9"/>
    <w:rsid w:val="00A013B9"/>
    <w:rsid w:val="00A024F6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537F"/>
    <w:rsid w:val="00A66376"/>
    <w:rsid w:val="00A708D7"/>
    <w:rsid w:val="00A71BF5"/>
    <w:rsid w:val="00A84A94"/>
    <w:rsid w:val="00AA374E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F1E23"/>
    <w:rsid w:val="00AF3E33"/>
    <w:rsid w:val="00AF7F81"/>
    <w:rsid w:val="00B01AFF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614DD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6511"/>
    <w:rsid w:val="00BB7F53"/>
    <w:rsid w:val="00BC0356"/>
    <w:rsid w:val="00BC259A"/>
    <w:rsid w:val="00BC25AA"/>
    <w:rsid w:val="00BD1924"/>
    <w:rsid w:val="00BD55FD"/>
    <w:rsid w:val="00C022E3"/>
    <w:rsid w:val="00C17452"/>
    <w:rsid w:val="00C22D17"/>
    <w:rsid w:val="00C256A0"/>
    <w:rsid w:val="00C30B29"/>
    <w:rsid w:val="00C3366A"/>
    <w:rsid w:val="00C36DAB"/>
    <w:rsid w:val="00C4712D"/>
    <w:rsid w:val="00C5530F"/>
    <w:rsid w:val="00C555C9"/>
    <w:rsid w:val="00C609FC"/>
    <w:rsid w:val="00C62428"/>
    <w:rsid w:val="00C63B66"/>
    <w:rsid w:val="00C66ECA"/>
    <w:rsid w:val="00C75D48"/>
    <w:rsid w:val="00C87F9B"/>
    <w:rsid w:val="00C90031"/>
    <w:rsid w:val="00C917AE"/>
    <w:rsid w:val="00C944AC"/>
    <w:rsid w:val="00C94F55"/>
    <w:rsid w:val="00C96E99"/>
    <w:rsid w:val="00CA230A"/>
    <w:rsid w:val="00CA7D62"/>
    <w:rsid w:val="00CB07A8"/>
    <w:rsid w:val="00CC3DED"/>
    <w:rsid w:val="00CC5362"/>
    <w:rsid w:val="00CD4A57"/>
    <w:rsid w:val="00CD69FF"/>
    <w:rsid w:val="00CF64EE"/>
    <w:rsid w:val="00CF6C43"/>
    <w:rsid w:val="00D00EF5"/>
    <w:rsid w:val="00D01F4E"/>
    <w:rsid w:val="00D121E1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540"/>
    <w:rsid w:val="00D561BF"/>
    <w:rsid w:val="00D62265"/>
    <w:rsid w:val="00D67659"/>
    <w:rsid w:val="00D77812"/>
    <w:rsid w:val="00D838AB"/>
    <w:rsid w:val="00D8512E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7BE4"/>
    <w:rsid w:val="00DF00AC"/>
    <w:rsid w:val="00DF2C0E"/>
    <w:rsid w:val="00DF2C23"/>
    <w:rsid w:val="00DF3765"/>
    <w:rsid w:val="00DF52CA"/>
    <w:rsid w:val="00E035DD"/>
    <w:rsid w:val="00E04DB6"/>
    <w:rsid w:val="00E05160"/>
    <w:rsid w:val="00E06FFB"/>
    <w:rsid w:val="00E1372C"/>
    <w:rsid w:val="00E25816"/>
    <w:rsid w:val="00E30155"/>
    <w:rsid w:val="00E355CF"/>
    <w:rsid w:val="00E35954"/>
    <w:rsid w:val="00E429DA"/>
    <w:rsid w:val="00E47394"/>
    <w:rsid w:val="00E622EF"/>
    <w:rsid w:val="00E71CDC"/>
    <w:rsid w:val="00E76D26"/>
    <w:rsid w:val="00E77F98"/>
    <w:rsid w:val="00E91FE1"/>
    <w:rsid w:val="00E9359A"/>
    <w:rsid w:val="00E97137"/>
    <w:rsid w:val="00EA5E95"/>
    <w:rsid w:val="00EC480B"/>
    <w:rsid w:val="00ED176F"/>
    <w:rsid w:val="00ED3B4E"/>
    <w:rsid w:val="00ED4954"/>
    <w:rsid w:val="00ED7F92"/>
    <w:rsid w:val="00EE0943"/>
    <w:rsid w:val="00EE2224"/>
    <w:rsid w:val="00EE287D"/>
    <w:rsid w:val="00EE33A2"/>
    <w:rsid w:val="00EE44EC"/>
    <w:rsid w:val="00EE4C89"/>
    <w:rsid w:val="00EF4B71"/>
    <w:rsid w:val="00F05225"/>
    <w:rsid w:val="00F1069A"/>
    <w:rsid w:val="00F10B1C"/>
    <w:rsid w:val="00F23189"/>
    <w:rsid w:val="00F4555D"/>
    <w:rsid w:val="00F45DED"/>
    <w:rsid w:val="00F47A7C"/>
    <w:rsid w:val="00F5086C"/>
    <w:rsid w:val="00F50C53"/>
    <w:rsid w:val="00F50E0A"/>
    <w:rsid w:val="00F540E4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A2B3C"/>
    <w:rsid w:val="00FB5301"/>
    <w:rsid w:val="00FC6711"/>
    <w:rsid w:val="00FD7DED"/>
    <w:rsid w:val="00FE4564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2022&#24180;&#24037;&#20316;\&#26631;&#20934;&#24037;&#20316;\3GPP\SA5%23145e\docs\S5-225504.zip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53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D:\2022&#24180;&#24037;&#20316;\&#26631;&#20934;&#24037;&#20316;\3GPP\SA5%23145e\docs\S5-22512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53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2022&#24180;&#24037;&#20316;\&#26631;&#20934;&#24037;&#20316;\3GPP\SA5%23145e\docs\S5-225196.zip" TargetMode="External"/><Relationship Id="rId10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11495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2</cp:revision>
  <cp:lastPrinted>1899-12-31T23:00:00Z</cp:lastPrinted>
  <dcterms:created xsi:type="dcterms:W3CDTF">2023-06-02T12:27:00Z</dcterms:created>
  <dcterms:modified xsi:type="dcterms:W3CDTF">2023-06-02T12:27:00Z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